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99" w:after="0" w:line="240" w:lineRule="auto"/>
        <w:ind w:left="12315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160.678317pt;height:46.2pt;mso-position-horizontal-relative:char;mso-position-vertical-relative:line" type="#_x0000_t75">
            <v:imagedata r:id="rId7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74" w:after="0" w:line="240" w:lineRule="auto"/>
        <w:ind w:left="6372" w:right="5709"/>
        <w:jc w:val="center"/>
        <w:rPr>
          <w:rFonts w:ascii="Arial" w:hAnsi="Arial" w:cs="Arial" w:eastAsia="Arial"/>
          <w:sz w:val="22"/>
          <w:szCs w:val="22"/>
        </w:rPr>
      </w:pPr>
      <w:rPr/>
      <w:r>
        <w:rPr/>
        <w:pict>
          <v:shape style="position:absolute;margin-left:20.950001pt;margin-top:-46.232121pt;width:163.5pt;height:55.5pt;mso-position-horizontal-relative:page;mso-position-vertical-relative:paragraph;z-index:-205" type="#_x0000_t75">
            <v:imagedata r:id="rId8" o:title=""/>
          </v:shape>
        </w:pic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L</w:t>
      </w:r>
      <w:r>
        <w:rPr>
          <w:rFonts w:ascii="Arial" w:hAnsi="Arial" w:cs="Arial" w:eastAsia="Arial"/>
          <w:sz w:val="22"/>
          <w:szCs w:val="22"/>
          <w:spacing w:val="-6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FI</w:t>
      </w:r>
      <w:r>
        <w:rPr>
          <w:rFonts w:ascii="Arial" w:hAnsi="Arial" w:cs="Arial" w:eastAsia="Arial"/>
          <w:sz w:val="22"/>
          <w:szCs w:val="22"/>
          <w:spacing w:val="4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6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4"/>
          <w:w w:val="100"/>
          <w:b/>
          <w:bCs/>
        </w:rPr>
        <w:t>Ç</w:t>
      </w:r>
      <w:r>
        <w:rPr>
          <w:rFonts w:ascii="Arial" w:hAnsi="Arial" w:cs="Arial" w:eastAsia="Arial"/>
          <w:sz w:val="22"/>
          <w:szCs w:val="22"/>
          <w:spacing w:val="-6"/>
          <w:w w:val="100"/>
          <w:b/>
          <w:bCs/>
        </w:rPr>
        <w:t>Ã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4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6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4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</w:t>
      </w:r>
      <w:r>
        <w:rPr>
          <w:rFonts w:ascii="Arial" w:hAnsi="Arial" w:cs="Arial" w:eastAsia="Arial"/>
          <w:sz w:val="22"/>
          <w:szCs w:val="22"/>
          <w:spacing w:val="3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–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í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16" w:after="0" w:line="240" w:lineRule="auto"/>
        <w:ind w:left="420" w:right="-20"/>
        <w:jc w:val="left"/>
        <w:tabs>
          <w:tab w:pos="6700" w:val="left"/>
          <w:tab w:pos="13240" w:val="left"/>
        </w:tabs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4"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4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4"/>
        </w:rPr>
        <w:t>s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4"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4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4"/>
        </w:rPr>
        <w:t>p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position w:val="4"/>
        </w:rPr>
        <w:t>l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4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4"/>
        </w:rPr>
        <w:t>n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4"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4"/>
        </w:rPr>
        <w:t>: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4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4"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4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4"/>
        </w:rPr>
        <w:t>ê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4"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4"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4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4"/>
        </w:rPr>
        <w:t>as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4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4"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4"/>
        </w:rPr>
        <w:t>a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4"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4"/>
        </w:rPr>
        <w:t>urais</w:t>
        <w:tab/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  <w:position w:val="0"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no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de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s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c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olar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0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d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d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0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:</w:t>
      </w:r>
      <w:r>
        <w:rPr>
          <w:rFonts w:ascii="Arial" w:hAnsi="Arial" w:cs="Arial" w:eastAsia="Arial"/>
          <w:sz w:val="22"/>
          <w:szCs w:val="22"/>
          <w:spacing w:val="3"/>
          <w:w w:val="100"/>
          <w:b/>
          <w:bCs/>
          <w:position w:val="0"/>
        </w:rPr>
        <w:t> 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0"/>
        </w:rPr>
        <w:t>7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0"/>
        </w:rPr>
        <w:t>º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ano</w:t>
        <w:tab/>
      </w:r>
      <w:r>
        <w:rPr>
          <w:rFonts w:ascii="Arial" w:hAnsi="Arial" w:cs="Arial" w:eastAsia="Arial"/>
          <w:sz w:val="22"/>
          <w:szCs w:val="22"/>
          <w:spacing w:val="-6"/>
          <w:w w:val="100"/>
          <w:b/>
          <w:bCs/>
          <w:position w:val="0"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no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0"/>
        </w:rPr>
        <w:t>l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e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position w:val="0"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0"/>
        </w:rPr>
        <w:t>i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0"/>
        </w:rPr>
        <w:t>v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o: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0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17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0"/>
        </w:rPr>
        <w:t>/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20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position w:val="0"/>
        </w:rPr>
        <w:t>1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8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1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40" w:lineRule="auto"/>
        <w:ind w:left="5972" w:right="6038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í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ni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er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ran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ormação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10" w:after="0" w:line="70" w:lineRule="exact"/>
        <w:jc w:val="left"/>
        <w:rPr>
          <w:sz w:val="7"/>
          <w:szCs w:val="7"/>
        </w:rPr>
      </w:pPr>
      <w:rPr/>
      <w:r>
        <w:rPr>
          <w:sz w:val="7"/>
          <w:szCs w:val="7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301.399994" w:type="dxa"/>
      </w:tblPr>
      <w:tblGrid/>
      <w:tr>
        <w:trPr>
          <w:trHeight w:val="932" w:hRule="exact"/>
        </w:trPr>
        <w:tc>
          <w:tcPr>
            <w:tcW w:w="1659" w:type="dxa"/>
            <w:tcBorders>
              <w:top w:val="nil" w:sz="6" w:space="0" w:color="auto"/>
              <w:bottom w:val="single" w:sz="4.64008" w:space="0" w:color="000000"/>
              <w:left w:val="nil" w:sz="6" w:space="0" w:color="auto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440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9" w:after="0" w:line="130" w:lineRule="exact"/>
              <w:jc w:val="left"/>
              <w:rPr>
                <w:sz w:val="13"/>
                <w:szCs w:val="13"/>
              </w:rPr>
            </w:pPr>
            <w:rPr/>
            <w:r>
              <w:rPr>
                <w:sz w:val="13"/>
                <w:szCs w:val="13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1586" w:right="1568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domí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082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9" w:after="0" w:line="130" w:lineRule="exact"/>
              <w:jc w:val="left"/>
              <w:rPr>
                <w:sz w:val="13"/>
                <w:szCs w:val="13"/>
              </w:rPr>
            </w:pPr>
            <w:rPr/>
            <w:r>
              <w:rPr>
                <w:sz w:val="13"/>
                <w:szCs w:val="13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3204" w:right="3189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bje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ais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33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43" w:right="228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5"/>
                <w:w w:val="99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99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99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as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77" w:right="67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ist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99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</w:tr>
      <w:tr>
        <w:trPr>
          <w:trHeight w:val="2163" w:hRule="exact"/>
        </w:trPr>
        <w:tc>
          <w:tcPr>
            <w:tcW w:w="165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9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34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1º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erío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40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26" w:lineRule="exact"/>
              <w:ind w:left="43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pre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ç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ão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4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–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â</w:t>
            </w:r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x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terna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da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2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II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–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trut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â</w:t>
            </w:r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erna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082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5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318" w:right="-20"/>
              <w:jc w:val="left"/>
              <w:tabs>
                <w:tab w:pos="600" w:val="left"/>
              </w:tabs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46"/>
              </w:rPr>
              <w:t></w:t>
            </w:r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100"/>
              </w:rPr>
              <w:tab/>
            </w:r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100"/>
              </w:rPr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Co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p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p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g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5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g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ó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g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</w:p>
          <w:p>
            <w:pPr>
              <w:spacing w:before="0" w:after="0" w:line="240" w:lineRule="auto"/>
              <w:ind w:left="318" w:right="-20"/>
              <w:jc w:val="left"/>
              <w:tabs>
                <w:tab w:pos="600" w:val="left"/>
              </w:tabs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46"/>
              </w:rPr>
              <w:t></w:t>
            </w:r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100"/>
              </w:rPr>
              <w:tab/>
            </w:r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100"/>
              </w:rPr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Co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p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á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</w:p>
          <w:p>
            <w:pPr>
              <w:spacing w:before="2" w:after="0" w:line="240" w:lineRule="auto"/>
              <w:ind w:left="318" w:right="-20"/>
              <w:jc w:val="left"/>
              <w:tabs>
                <w:tab w:pos="600" w:val="left"/>
              </w:tabs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46"/>
              </w:rPr>
              <w:t></w:t>
            </w:r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100"/>
              </w:rPr>
              <w:tab/>
            </w:r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100"/>
              </w:rPr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g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á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,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4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ó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rf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</w:p>
          <w:p>
            <w:pPr>
              <w:spacing w:before="0" w:after="0" w:line="240" w:lineRule="auto"/>
              <w:ind w:left="318" w:right="-20"/>
              <w:jc w:val="left"/>
              <w:tabs>
                <w:tab w:pos="600" w:val="left"/>
              </w:tabs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46"/>
              </w:rPr>
              <w:t></w:t>
            </w:r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100"/>
              </w:rPr>
              <w:tab/>
            </w:r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100"/>
              </w:rPr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p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á</w:t>
            </w:r>
            <w:r>
              <w:rPr>
                <w:rFonts w:ascii="Arial" w:hAnsi="Arial" w:cs="Arial" w:eastAsia="Arial"/>
                <w:sz w:val="18"/>
                <w:szCs w:val="18"/>
                <w:spacing w:val="5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ç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ã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3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</w:p>
          <w:p>
            <w:pPr>
              <w:spacing w:before="7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318" w:right="-20"/>
              <w:jc w:val="left"/>
              <w:tabs>
                <w:tab w:pos="600" w:val="left"/>
              </w:tabs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46"/>
              </w:rPr>
              <w:t></w:t>
            </w:r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100"/>
              </w:rPr>
              <w:tab/>
            </w:r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100"/>
              </w:rPr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Co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p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â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rra</w:t>
            </w:r>
          </w:p>
          <w:p>
            <w:pPr>
              <w:spacing w:before="2" w:after="0" w:line="240" w:lineRule="auto"/>
              <w:ind w:left="318" w:right="-20"/>
              <w:jc w:val="left"/>
              <w:tabs>
                <w:tab w:pos="600" w:val="left"/>
              </w:tabs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46"/>
              </w:rPr>
              <w:t></w:t>
            </w:r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100"/>
              </w:rPr>
              <w:tab/>
            </w:r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100"/>
              </w:rPr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p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à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ç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ã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</w:p>
          <w:p>
            <w:pPr>
              <w:spacing w:before="7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18" w:lineRule="exact"/>
              <w:ind w:left="318" w:right="-20"/>
              <w:jc w:val="left"/>
              <w:tabs>
                <w:tab w:pos="600" w:val="left"/>
              </w:tabs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46"/>
                <w:position w:val="-1"/>
              </w:rPr>
              <w:t></w:t>
            </w:r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100"/>
                <w:position w:val="-1"/>
              </w:rPr>
              <w:tab/>
            </w:r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100"/>
                <w:position w:val="-1"/>
              </w:rPr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position w:val="-1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position w:val="-1"/>
              </w:rPr>
              <w:t>v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position w:val="-1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position w:val="-1"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position w:val="-1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position w:val="-1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position w:val="-1"/>
              </w:rPr>
              <w:t>ç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position w:val="-1"/>
              </w:rPr>
              <w:t>ã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position w:val="-1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position w:val="0"/>
              </w:rPr>
            </w:r>
          </w:p>
        </w:tc>
        <w:tc>
          <w:tcPr>
            <w:tcW w:w="1133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05" w:lineRule="exact"/>
              <w:ind w:left="473" w:right="459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1</w:t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12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21" w:right="406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18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15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19" w:right="404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13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15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68" w:right="454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7</w:t>
            </w:r>
          </w:p>
        </w:tc>
      </w:tr>
      <w:tr>
        <w:trPr>
          <w:trHeight w:val="264" w:hRule="exact"/>
        </w:trPr>
        <w:tc>
          <w:tcPr>
            <w:tcW w:w="165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440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8082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00" w:lineRule="exact"/>
              <w:ind w:right="81"/>
              <w:jc w:val="right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º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río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1133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00" w:lineRule="exact"/>
              <w:ind w:left="424" w:right="410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3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9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</w:tr>
      <w:tr>
        <w:trPr>
          <w:trHeight w:val="2799" w:hRule="exact"/>
        </w:trPr>
        <w:tc>
          <w:tcPr>
            <w:tcW w:w="165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15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8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2º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40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III</w:t>
            </w:r>
            <w:r>
              <w:rPr>
                <w:rFonts w:ascii="Arial" w:hAnsi="Arial" w:cs="Arial" w:eastAsia="Arial"/>
                <w:sz w:val="20"/>
                <w:szCs w:val="20"/>
                <w:spacing w:val="55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–</w:t>
            </w:r>
            <w:r>
              <w:rPr>
                <w:rFonts w:ascii="Arial" w:hAnsi="Arial" w:cs="Arial" w:eastAsia="Arial"/>
                <w:sz w:val="20"/>
                <w:szCs w:val="20"/>
                <w:spacing w:val="55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ê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as</w:t>
            </w:r>
            <w:r>
              <w:rPr>
                <w:rFonts w:ascii="Arial" w:hAnsi="Arial" w:cs="Arial" w:eastAsia="Arial"/>
                <w:sz w:val="20"/>
                <w:szCs w:val="20"/>
                <w:spacing w:val="44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â</w:t>
            </w:r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4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erna</w:t>
            </w:r>
            <w:r>
              <w:rPr>
                <w:rFonts w:ascii="Arial" w:hAnsi="Arial" w:cs="Arial" w:eastAsia="Arial"/>
                <w:sz w:val="20"/>
                <w:szCs w:val="20"/>
                <w:spacing w:val="53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3" w:after="0" w:line="240" w:lineRule="auto"/>
              <w:ind w:left="10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082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5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13" w:right="-2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46"/>
              </w:rPr>
              <w:t></w:t>
            </w:r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8"/>
                <w:w w:val="46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Co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p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â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f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ç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ã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â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rra</w:t>
            </w:r>
          </w:p>
          <w:p>
            <w:pPr>
              <w:spacing w:before="0" w:after="0" w:line="240" w:lineRule="auto"/>
              <w:ind w:left="613" w:right="-2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46"/>
              </w:rPr>
              <w:t></w:t>
            </w:r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8"/>
                <w:w w:val="46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p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f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ç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ã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g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á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</w:p>
          <w:p>
            <w:pPr>
              <w:spacing w:before="2" w:after="0" w:line="240" w:lineRule="auto"/>
              <w:ind w:left="613" w:right="-2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46"/>
              </w:rPr>
              <w:t></w:t>
            </w:r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8"/>
                <w:w w:val="46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Co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p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f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q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ê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6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â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rra</w:t>
            </w:r>
          </w:p>
          <w:p>
            <w:pPr>
              <w:spacing w:before="0" w:after="0" w:line="240" w:lineRule="auto"/>
              <w:ind w:left="613" w:right="-2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46"/>
              </w:rPr>
              <w:t></w:t>
            </w:r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8"/>
                <w:w w:val="46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Co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</w:p>
          <w:p>
            <w:pPr>
              <w:spacing w:before="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06" w:lineRule="exact"/>
              <w:ind w:left="661" w:right="705" w:firstLine="-48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46"/>
              </w:rPr>
              <w:t></w:t>
            </w:r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8"/>
                <w:w w:val="46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Co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p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f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ç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õ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ó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g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P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g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p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-4"/>
                <w:w w:val="100"/>
              </w:rPr>
              <w:t>x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p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</w:p>
          <w:p>
            <w:pPr>
              <w:spacing w:before="4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13" w:right="-2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46"/>
              </w:rPr>
              <w:t></w:t>
            </w:r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8"/>
                <w:w w:val="46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Co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p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u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q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ê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â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rra</w:t>
            </w:r>
          </w:p>
          <w:p>
            <w:pPr>
              <w:spacing w:before="2" w:after="0" w:line="240" w:lineRule="auto"/>
              <w:ind w:left="613" w:right="-2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46"/>
              </w:rPr>
              <w:t></w:t>
            </w:r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8"/>
                <w:w w:val="46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Co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p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2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ra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rra</w:t>
            </w:r>
          </w:p>
          <w:p>
            <w:pPr>
              <w:spacing w:before="7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13" w:right="-2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46"/>
              </w:rPr>
              <w:t></w:t>
            </w:r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8"/>
                <w:w w:val="46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ç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ã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o</w:t>
            </w:r>
          </w:p>
        </w:tc>
        <w:tc>
          <w:tcPr>
            <w:tcW w:w="1133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5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73" w:right="459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9</w:t>
            </w:r>
          </w:p>
          <w:p>
            <w:pPr>
              <w:spacing w:before="8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72" w:right="458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6</w:t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12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70" w:right="456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3</w:t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15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69" w:right="455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8</w:t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15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67" w:right="453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7</w:t>
            </w:r>
          </w:p>
        </w:tc>
      </w:tr>
      <w:tr>
        <w:trPr>
          <w:trHeight w:val="262" w:hRule="exact"/>
        </w:trPr>
        <w:tc>
          <w:tcPr>
            <w:tcW w:w="165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440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8082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00" w:lineRule="exact"/>
              <w:ind w:right="81"/>
              <w:jc w:val="right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º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río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1133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00" w:lineRule="exact"/>
              <w:ind w:left="424" w:right="410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3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3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</w:tr>
      <w:tr>
        <w:trPr>
          <w:trHeight w:val="1714" w:hRule="exact"/>
        </w:trPr>
        <w:tc>
          <w:tcPr>
            <w:tcW w:w="1659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3" w:after="0" w:line="130" w:lineRule="exact"/>
              <w:jc w:val="left"/>
              <w:rPr>
                <w:sz w:val="13"/>
                <w:szCs w:val="13"/>
              </w:rPr>
            </w:pPr>
            <w:rPr/>
            <w:r>
              <w:rPr>
                <w:sz w:val="13"/>
                <w:szCs w:val="13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34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3º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erío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409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–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co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ta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sua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tór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17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3" w:lineRule="auto"/>
              <w:ind w:left="102" w:right="51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ê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0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ó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1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ta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b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13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da</w:t>
            </w:r>
            <w:r>
              <w:rPr>
                <w:rFonts w:ascii="Arial" w:hAnsi="Arial" w:cs="Arial" w:eastAsia="Arial"/>
                <w:sz w:val="20"/>
                <w:szCs w:val="20"/>
                <w:spacing w:val="-5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082" w:type="dxa"/>
            <w:tcBorders>
              <w:top w:val="single" w:sz="4.64008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8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13" w:right="-2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46"/>
              </w:rPr>
              <w:t></w:t>
            </w:r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8"/>
                <w:w w:val="46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Co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p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p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â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f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ó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p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ç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ã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ó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5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rra</w:t>
            </w:r>
          </w:p>
          <w:p>
            <w:pPr>
              <w:spacing w:before="0" w:after="0" w:line="240" w:lineRule="auto"/>
              <w:ind w:left="613" w:right="-2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46"/>
              </w:rPr>
              <w:t></w:t>
            </w:r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8"/>
                <w:w w:val="46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Co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p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g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p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ó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</w:p>
          <w:p>
            <w:pPr>
              <w:spacing w:before="7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13" w:right="-2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46"/>
              </w:rPr>
              <w:t></w:t>
            </w:r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8"/>
                <w:w w:val="46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Co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p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u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ó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g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p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ra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u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a</w:t>
            </w:r>
          </w:p>
          <w:p>
            <w:pPr>
              <w:spacing w:before="2" w:after="0" w:line="240" w:lineRule="auto"/>
              <w:ind w:left="604" w:right="-2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rra</w:t>
            </w:r>
          </w:p>
          <w:p>
            <w:pPr>
              <w:spacing w:before="7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17" w:lineRule="exact"/>
              <w:ind w:left="613" w:right="-2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0"/>
                <w:w w:val="46"/>
                <w:position w:val="-1"/>
              </w:rPr>
              <w:t></w:t>
            </w:r>
            <w:r>
              <w:rPr>
                <w:rFonts w:ascii="Segoe MDL2 Assets" w:hAnsi="Segoe MDL2 Assets" w:cs="Segoe MDL2 Assets" w:eastAsia="Segoe MDL2 Assets"/>
                <w:sz w:val="18"/>
                <w:szCs w:val="18"/>
                <w:spacing w:val="8"/>
                <w:w w:val="46"/>
                <w:position w:val="-1"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position w:val="-1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position w:val="-1"/>
              </w:rPr>
              <w:t>v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position w:val="-1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position w:val="-1"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position w:val="-1"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position w:val="-1"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position w:val="-1"/>
              </w:rPr>
              <w:t>ç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position w:val="-1"/>
              </w:rPr>
              <w:t>ã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position w:val="-1"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position w:val="0"/>
              </w:rPr>
            </w:r>
          </w:p>
        </w:tc>
        <w:tc>
          <w:tcPr>
            <w:tcW w:w="1133" w:type="dxa"/>
            <w:tcBorders>
              <w:top w:val="single" w:sz="4.64008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7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21" w:right="407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8</w:t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12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68" w:right="454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5</w:t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15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95" w:right="433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  <w:t>7</w:t>
            </w:r>
          </w:p>
        </w:tc>
      </w:tr>
      <w:tr>
        <w:trPr>
          <w:trHeight w:val="218" w:hRule="exact"/>
        </w:trPr>
        <w:tc>
          <w:tcPr>
            <w:tcW w:w="606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03" w:lineRule="exact"/>
              <w:ind w:left="455" w:right="-20"/>
              <w:jc w:val="left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Vi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tu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Hi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tória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ur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ntr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,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º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8082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03" w:lineRule="exact"/>
              <w:ind w:right="81"/>
              <w:jc w:val="right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3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º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río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1133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03" w:lineRule="exact"/>
              <w:ind w:left="424" w:right="409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30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</w:tr>
    </w:tbl>
    <w:sectPr>
      <w:type w:val="continuous"/>
      <w:pgSz w:w="16840" w:h="11920" w:orient="landscape"/>
      <w:pgMar w:top="440" w:bottom="280" w:left="300" w:right="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"/>
    <w:family w:val="roman"/>
    <w:pitch w:val="variable"/>
  </w:font>
  <w:font w:name="Arial">
    <w:charset w:val="0"/>
    <w:family w:val="swiss"/>
    <w:pitch w:val="variable"/>
  </w:font>
  <w:font w:name="Segoe MDL2 Assets"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openxmlformats.org/officeDocument/2006/relationships/settings" Target="settings.xml"/><Relationship Id="rId7" Type="http://schemas.openxmlformats.org/officeDocument/2006/relationships/image" Target="media/image1.jpg"/><Relationship Id="rId8" Type="http://schemas.openxmlformats.org/officeDocument/2006/relationships/image" Target="media/image2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2178</dc:creator>
  <dc:title>ESCOLA SECUNDÁRIA STUART CARVALHAIS</dc:title>
  <dcterms:created xsi:type="dcterms:W3CDTF">2018-03-27T15:28:51Z</dcterms:created>
  <dcterms:modified xsi:type="dcterms:W3CDTF">2018-03-27T15:28:51Z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2017-09-20T00:00:00Z</vt:filetime>
  </property>
  <property fmtid="{D5CDD505-2E9C-101B-9397-08002B2CF9AE}" pid="3" name="LastSaved">
    <vt:filetime>2018-03-27T00:00:00Z</vt:filetime>
  </property>
</Properties>
</file>